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3FBE" w:rsidRPr="00C0711C" w:rsidRDefault="003C3FBE" w:rsidP="00C0711C">
      <w:pPr>
        <w:spacing w:line="240" w:lineRule="auto"/>
        <w:jc w:val="right"/>
        <w:rPr>
          <w:rFonts w:ascii="Times New Roman" w:hAnsi="Times New Roman"/>
          <w:noProof/>
          <w:sz w:val="20"/>
          <w:szCs w:val="20"/>
        </w:rPr>
      </w:pPr>
      <w:r w:rsidRPr="00C0711C">
        <w:rPr>
          <w:rFonts w:ascii="Times New Roman" w:hAnsi="Times New Roman"/>
          <w:noProof/>
          <w:sz w:val="20"/>
          <w:szCs w:val="20"/>
        </w:rPr>
        <w:t>Приложение №</w:t>
      </w:r>
      <w:r>
        <w:rPr>
          <w:rFonts w:ascii="Times New Roman" w:hAnsi="Times New Roman"/>
          <w:noProof/>
          <w:sz w:val="20"/>
          <w:szCs w:val="20"/>
        </w:rPr>
        <w:t>3</w:t>
      </w:r>
    </w:p>
    <w:p w:rsidR="003C3FBE" w:rsidRDefault="003C3FBE" w:rsidP="00C0711C">
      <w:pPr>
        <w:spacing w:line="240" w:lineRule="auto"/>
        <w:jc w:val="right"/>
        <w:rPr>
          <w:rFonts w:ascii="Times New Roman" w:hAnsi="Times New Roman"/>
          <w:noProof/>
          <w:sz w:val="20"/>
          <w:szCs w:val="20"/>
        </w:rPr>
      </w:pPr>
      <w:r w:rsidRPr="00C0711C">
        <w:rPr>
          <w:rFonts w:ascii="Times New Roman" w:hAnsi="Times New Roman"/>
          <w:noProof/>
          <w:sz w:val="20"/>
          <w:szCs w:val="20"/>
        </w:rPr>
        <w:t xml:space="preserve">к постановлению </w:t>
      </w:r>
      <w:r>
        <w:rPr>
          <w:rFonts w:ascii="Times New Roman" w:hAnsi="Times New Roman"/>
          <w:noProof/>
          <w:sz w:val="20"/>
          <w:szCs w:val="20"/>
        </w:rPr>
        <w:t>администрации</w:t>
      </w:r>
    </w:p>
    <w:p w:rsidR="003C3FBE" w:rsidRPr="00C0711C" w:rsidRDefault="003C3FBE" w:rsidP="00C0711C">
      <w:pPr>
        <w:spacing w:line="240" w:lineRule="auto"/>
        <w:jc w:val="right"/>
        <w:rPr>
          <w:rFonts w:ascii="Times New Roman" w:hAnsi="Times New Roman"/>
          <w:noProof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</w:rPr>
        <w:t xml:space="preserve">Ускюльского сельсовета </w:t>
      </w:r>
      <w:r w:rsidRPr="00C0711C">
        <w:rPr>
          <w:rFonts w:ascii="Times New Roman" w:hAnsi="Times New Roman"/>
          <w:noProof/>
          <w:sz w:val="20"/>
          <w:szCs w:val="20"/>
        </w:rPr>
        <w:t>№ 52 от 25.12.</w:t>
      </w:r>
      <w:r>
        <w:rPr>
          <w:rFonts w:ascii="Times New Roman" w:hAnsi="Times New Roman"/>
          <w:noProof/>
          <w:sz w:val="20"/>
          <w:szCs w:val="20"/>
        </w:rPr>
        <w:t>20</w:t>
      </w:r>
      <w:r w:rsidRPr="00C0711C">
        <w:rPr>
          <w:rFonts w:ascii="Times New Roman" w:hAnsi="Times New Roman"/>
          <w:noProof/>
          <w:sz w:val="20"/>
          <w:szCs w:val="20"/>
        </w:rPr>
        <w:t>19</w:t>
      </w:r>
    </w:p>
    <w:p w:rsidR="003C3FBE" w:rsidRPr="007E2645" w:rsidRDefault="003C3FBE">
      <w:pPr>
        <w:rPr>
          <w:b/>
          <w:noProof/>
          <w:sz w:val="28"/>
          <w:szCs w:val="28"/>
        </w:rPr>
      </w:pPr>
      <w:r w:rsidRPr="007E2645">
        <w:rPr>
          <w:b/>
          <w:noProof/>
          <w:sz w:val="28"/>
          <w:szCs w:val="28"/>
        </w:rPr>
        <w:t>село Ускюль, улица Центральная</w:t>
      </w:r>
      <w:r>
        <w:rPr>
          <w:b/>
          <w:noProof/>
          <w:sz w:val="28"/>
          <w:szCs w:val="28"/>
        </w:rPr>
        <w:t xml:space="preserve"> </w:t>
      </w:r>
      <w:r w:rsidRPr="00301154">
        <w:rPr>
          <w:b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7" o:spid="_x0000_i1025" type="#_x0000_t75" style="width:660.75pt;height:368.25pt;visibility:visible">
            <v:imagedata r:id="rId6" o:title="" cropbottom="13878f" cropright="824f"/>
          </v:shape>
        </w:pict>
      </w:r>
    </w:p>
    <w:p w:rsidR="003C3FBE" w:rsidRDefault="003C3FBE" w:rsidP="00A5594A">
      <w:r>
        <w:rPr>
          <w:noProof/>
        </w:rPr>
        <w:pict>
          <v:shapetype id="_x0000_t23" coordsize="21600,21600" o:spt="23" adj="5400" path="m,10800qy10800,,21600,10800,10800,21600,,10800xm@0,10800qy10800@2@1,10800,10800@0@0,10800xe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o:connecttype="custom" o:connectlocs="10800,0;3163,3163;0,10800;3163,18437;10800,21600;18437,18437;21600,10800;18437,3163" textboxrect="3163,3163,18437,18437"/>
            <v:handles>
              <v:h position="#0,center" xrange="0,10800"/>
            </v:handles>
          </v:shapetype>
          <v:shape id="_x0000_s1026" type="#_x0000_t23" style="position:absolute;margin-left:358.05pt;margin-top:151.95pt;width:18pt;height:19.5pt;z-index:251661312" fillcolor="#c00000"/>
        </w:pict>
      </w:r>
      <w:r>
        <w:t>Село Ускюль, ул.Центральная 21-23</w:t>
      </w:r>
    </w:p>
    <w:p w:rsidR="003C3FBE" w:rsidRDefault="003C3FBE">
      <w:r w:rsidRPr="007A4B7C">
        <w:rPr>
          <w:noProof/>
        </w:rPr>
        <w:pict>
          <v:shape id="Рисунок 1" o:spid="_x0000_i1026" type="#_x0000_t75" style="width:692.25pt;height:375.75pt;visibility:visible">
            <v:imagedata r:id="rId7" o:title="" croptop="23117f" cropbottom="7223f" cropleft="1365f" cropright="17408f"/>
          </v:shape>
        </w:pict>
      </w:r>
      <w:r>
        <w:rPr>
          <w:noProof/>
        </w:rPr>
        <w:pict>
          <v:rect id="_x0000_s1027" style="position:absolute;margin-left:252pt;margin-top:110.65pt;width:99pt;height:18pt;z-index:251662336;mso-position-horizontal-relative:text;mso-position-vertical-relative:text">
            <v:textbox>
              <w:txbxContent>
                <w:p w:rsidR="003C3FBE" w:rsidRDefault="003C3FBE">
                  <w:r w:rsidRPr="00A5594A">
                    <w:rPr>
                      <w:sz w:val="16"/>
                      <w:szCs w:val="16"/>
                    </w:rPr>
                    <w:t>Ул.Центральная</w:t>
                  </w:r>
                  <w:r>
                    <w:t xml:space="preserve"> </w:t>
                  </w:r>
                  <w:r w:rsidRPr="00A5594A">
                    <w:rPr>
                      <w:sz w:val="16"/>
                      <w:szCs w:val="16"/>
                    </w:rPr>
                    <w:t>21-23</w:t>
                  </w:r>
                </w:p>
              </w:txbxContent>
            </v:textbox>
          </v:rect>
        </w:pict>
      </w:r>
    </w:p>
    <w:p w:rsidR="003C3FBE" w:rsidRDefault="003C3FBE"/>
    <w:p w:rsidR="003C3FBE" w:rsidRDefault="003C3FBE"/>
    <w:p w:rsidR="003C3FBE" w:rsidRDefault="003C3FBE"/>
    <w:p w:rsidR="003C3FBE" w:rsidRDefault="003C3FBE" w:rsidP="00C74BB1">
      <w:r>
        <w:rPr>
          <w:noProof/>
        </w:rPr>
        <w:pict>
          <v:shape id="Рисунок 8" o:spid="_x0000_i1027" type="#_x0000_t75" style="width:727.5pt;height:405pt;visibility:visible">
            <v:imagedata r:id="rId8" o:title=""/>
          </v:shape>
        </w:pict>
      </w:r>
    </w:p>
    <w:p w:rsidR="003C3FBE" w:rsidRDefault="003C3FBE" w:rsidP="002A63E5">
      <w:pPr>
        <w:tabs>
          <w:tab w:val="left" w:pos="6664"/>
        </w:tabs>
      </w:pPr>
      <w:r w:rsidRPr="002A63E5">
        <w:object w:dxaOrig="14600" w:dyaOrig="9354">
          <v:shape id="_x0000_i1028" type="#_x0000_t75" style="width:737.25pt;height:453.75pt" o:ole="">
            <v:imagedata r:id="rId9" o:title=""/>
          </v:shape>
          <o:OLEObject Type="Embed" ProgID="Word.Document.12" ShapeID="_x0000_i1028" DrawAspect="Content" ObjectID="_1639397745" r:id="rId10"/>
        </w:object>
      </w:r>
      <w:r>
        <w:rPr>
          <w:noProof/>
        </w:rPr>
        <w:pict>
          <v:shape id="_x0000_i1029" type="#_x0000_t75" style="width:725.25pt;height:440.25pt;visibility:visible">
            <v:imagedata r:id="rId11" o:title="" cropbottom="2514f"/>
          </v:shape>
        </w:pict>
      </w:r>
    </w:p>
    <w:p w:rsidR="003C3FBE" w:rsidRDefault="003C3FBE" w:rsidP="002A63E5">
      <w:pPr>
        <w:tabs>
          <w:tab w:val="left" w:pos="6664"/>
        </w:tabs>
      </w:pPr>
      <w:r>
        <w:rPr>
          <w:noProof/>
        </w:rPr>
        <w:pict>
          <v:rect id="_x0000_s1028" style="position:absolute;margin-left:167.75pt;margin-top:161.45pt;width:133.45pt;height:26.1pt;z-index:251653120">
            <v:textbox>
              <w:txbxContent>
                <w:p w:rsidR="003C3FBE" w:rsidRPr="00533570" w:rsidRDefault="003C3FBE" w:rsidP="00533570">
                  <w:pPr>
                    <w:spacing w:line="240" w:lineRule="auto"/>
                    <w:rPr>
                      <w:rFonts w:ascii="Times New Roman" w:hAnsi="Times New Roman"/>
                      <w:sz w:val="18"/>
                      <w:szCs w:val="18"/>
                    </w:rPr>
                  </w:pPr>
                  <w:r>
                    <w:rPr>
                      <w:rFonts w:ascii="Times New Roman" w:hAnsi="Times New Roman"/>
                      <w:sz w:val="18"/>
                      <w:szCs w:val="18"/>
                    </w:rPr>
                    <w:t>у</w:t>
                  </w:r>
                  <w:r w:rsidRPr="00533570">
                    <w:rPr>
                      <w:rFonts w:ascii="Times New Roman" w:hAnsi="Times New Roman"/>
                      <w:sz w:val="18"/>
                      <w:szCs w:val="18"/>
                    </w:rPr>
                    <w:t>л.Комсомольская 30, село Ускюль, Татарский район</w:t>
                  </w:r>
                </w:p>
              </w:txbxContent>
            </v:textbox>
          </v:rect>
        </w:pict>
      </w:r>
      <w:r>
        <w:rPr>
          <w:noProof/>
        </w:rPr>
        <w:pict>
          <v:shape id="_x0000_s1029" type="#_x0000_t23" style="position:absolute;margin-left:338.6pt;margin-top:155.1pt;width:16.25pt;height:19.05pt;z-index:251654144" fillcolor="#c00000"/>
        </w:pict>
      </w:r>
      <w:r>
        <w:rPr>
          <w:noProof/>
        </w:rPr>
        <w:pict>
          <v:shape id="_x0000_i1030" type="#_x0000_t75" style="width:732.75pt;height:422.25pt;visibility:visible">
            <v:imagedata r:id="rId12" o:title="" croptop="23407f" cropbottom="7142f" cropleft="1324f" cropright="17923f"/>
          </v:shape>
        </w:pict>
      </w:r>
    </w:p>
    <w:p w:rsidR="003C3FBE" w:rsidRDefault="003C3FBE" w:rsidP="002A63E5">
      <w:pPr>
        <w:tabs>
          <w:tab w:val="left" w:pos="6664"/>
        </w:tabs>
      </w:pPr>
    </w:p>
    <w:p w:rsidR="003C3FBE" w:rsidRPr="00533570" w:rsidRDefault="003C3FBE" w:rsidP="002A63E5">
      <w:pPr>
        <w:tabs>
          <w:tab w:val="left" w:pos="6664"/>
        </w:tabs>
        <w:rPr>
          <w:b/>
          <w:sz w:val="28"/>
          <w:szCs w:val="28"/>
        </w:rPr>
      </w:pPr>
      <w:r w:rsidRPr="00533570">
        <w:rPr>
          <w:b/>
          <w:sz w:val="28"/>
          <w:szCs w:val="28"/>
        </w:rPr>
        <w:t>Село Ускюль, улица Зеленая</w:t>
      </w:r>
    </w:p>
    <w:p w:rsidR="003C3FBE" w:rsidRDefault="003C3FBE" w:rsidP="002A63E5">
      <w:pPr>
        <w:tabs>
          <w:tab w:val="left" w:pos="6664"/>
        </w:tabs>
      </w:pPr>
      <w:r>
        <w:rPr>
          <w:noProof/>
        </w:rPr>
        <w:pict>
          <v:shape id="_x0000_i1031" type="#_x0000_t75" style="width:723pt;height:368.25pt;visibility:visible">
            <v:imagedata r:id="rId13" o:title="" cropbottom="8071f" cropright="1040f"/>
          </v:shape>
        </w:pict>
      </w:r>
    </w:p>
    <w:p w:rsidR="003C3FBE" w:rsidRDefault="003C3FBE" w:rsidP="002A63E5">
      <w:pPr>
        <w:tabs>
          <w:tab w:val="left" w:pos="6664"/>
        </w:tabs>
      </w:pPr>
    </w:p>
    <w:p w:rsidR="003C3FBE" w:rsidRDefault="003C3FBE" w:rsidP="002A63E5">
      <w:pPr>
        <w:tabs>
          <w:tab w:val="left" w:pos="6664"/>
        </w:tabs>
      </w:pPr>
      <w:r>
        <w:rPr>
          <w:noProof/>
        </w:rPr>
        <w:pict>
          <v:shape id="Рисунок 10" o:spid="_x0000_i1032" type="#_x0000_t75" style="width:698.25pt;height:410.25pt;visibility:visible">
            <v:imagedata r:id="rId14" o:title="" cropbottom="5536f" cropright="3860f"/>
          </v:shape>
        </w:pict>
      </w:r>
    </w:p>
    <w:p w:rsidR="003C3FBE" w:rsidRDefault="003C3FBE" w:rsidP="002A63E5">
      <w:pPr>
        <w:tabs>
          <w:tab w:val="left" w:pos="6664"/>
        </w:tabs>
      </w:pPr>
    </w:p>
    <w:p w:rsidR="003C3FBE" w:rsidRDefault="003C3FBE" w:rsidP="002A63E5">
      <w:pPr>
        <w:tabs>
          <w:tab w:val="left" w:pos="6664"/>
        </w:tabs>
      </w:pPr>
    </w:p>
    <w:p w:rsidR="003C3FBE" w:rsidRPr="00533570" w:rsidRDefault="003C3FBE" w:rsidP="002A63E5">
      <w:pPr>
        <w:tabs>
          <w:tab w:val="left" w:pos="6664"/>
        </w:tabs>
        <w:rPr>
          <w:sz w:val="28"/>
          <w:szCs w:val="28"/>
        </w:rPr>
      </w:pPr>
      <w:r w:rsidRPr="00533570">
        <w:rPr>
          <w:sz w:val="28"/>
          <w:szCs w:val="28"/>
        </w:rPr>
        <w:t>Деревня Воздвиженка, улица Школьная</w:t>
      </w:r>
    </w:p>
    <w:p w:rsidR="003C3FBE" w:rsidRPr="002A63E5" w:rsidRDefault="003C3FBE" w:rsidP="002A63E5">
      <w:pPr>
        <w:tabs>
          <w:tab w:val="left" w:pos="6664"/>
        </w:tabs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0" type="#_x0000_t32" style="position:absolute;margin-left:702.1pt;margin-top:177.75pt;width:0;height:30.3pt;flip:y;z-index:251660288" o:connectortype="straight" strokecolor="#f2f2f2" strokeweight="3pt">
            <v:stroke endarrow="block"/>
            <v:shadow type="perspective" color="#4e6128" opacity=".5" offset="1pt" offset2="-1pt"/>
          </v:shape>
        </w:pict>
      </w:r>
      <w:r>
        <w:rPr>
          <w:noProof/>
        </w:rPr>
        <w:pict>
          <v:shape id="_x0000_s1031" type="#_x0000_t32" style="position:absolute;margin-left:137.4pt;margin-top:181.9pt;width:.7pt;height:43.8pt;flip:y;z-index:251659264" o:connectortype="straight" strokecolor="#f2f2f2" strokeweight="3pt">
            <v:stroke endarrow="block"/>
            <v:shadow type="perspective" color="#4e6128" opacity=".5" offset="1pt" offset2="-1pt"/>
          </v:shape>
        </w:pict>
      </w:r>
      <w:r>
        <w:rPr>
          <w:noProof/>
        </w:rPr>
        <w:pict>
          <v:shape id="_x0000_s1032" type="#_x0000_t23" style="position:absolute;margin-left:688.7pt;margin-top:153.7pt;width:19.05pt;height:17.65pt;z-index:251658240" fillcolor="#c00000"/>
        </w:pict>
      </w:r>
      <w:r>
        <w:rPr>
          <w:noProof/>
        </w:rPr>
        <w:pict>
          <v:shape id="_x0000_s1033" type="#_x0000_t23" style="position:absolute;margin-left:131.05pt;margin-top:160.1pt;width:19.8pt;height:17.65pt;z-index:251657216" fillcolor="#c00000"/>
        </w:pict>
      </w:r>
      <w:r>
        <w:rPr>
          <w:noProof/>
        </w:rPr>
        <w:pict>
          <v:rect id="_x0000_s1034" style="position:absolute;margin-left:616.7pt;margin-top:208.05pt;width:100.25pt;height:21.85pt;z-index:251656192">
            <v:textbox>
              <w:txbxContent>
                <w:p w:rsidR="003C3FBE" w:rsidRDefault="003C3FBE">
                  <w:r>
                    <w:t>Ул.Школьная 5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5" style="position:absolute;margin-left:67.55pt;margin-top:225.7pt;width:117.15pt;height:25.4pt;z-index:251655168">
            <v:textbox>
              <w:txbxContent>
                <w:p w:rsidR="003C3FBE" w:rsidRDefault="003C3FBE">
                  <w:r>
                    <w:t>Ул.Школьная 19</w:t>
                  </w:r>
                </w:p>
              </w:txbxContent>
            </v:textbox>
          </v:rect>
        </w:pict>
      </w:r>
      <w:r>
        <w:rPr>
          <w:noProof/>
        </w:rPr>
        <w:pict>
          <v:shape id="_x0000_i1033" type="#_x0000_t75" style="width:720.75pt;height:353.25pt;visibility:visible" filled="t" fillcolor="#c0504d">
            <v:imagedata r:id="rId15" o:title="" croptop="7381f" cropbottom="22711f" cropleft="1348f" cropright="17777f"/>
          </v:shape>
        </w:pict>
      </w:r>
    </w:p>
    <w:sectPr w:rsidR="003C3FBE" w:rsidRPr="002A63E5" w:rsidSect="00170F98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C3FBE" w:rsidRDefault="003C3FBE" w:rsidP="00170F98">
      <w:pPr>
        <w:spacing w:after="0" w:line="240" w:lineRule="auto"/>
      </w:pPr>
      <w:r>
        <w:separator/>
      </w:r>
    </w:p>
  </w:endnote>
  <w:endnote w:type="continuationSeparator" w:id="0">
    <w:p w:rsidR="003C3FBE" w:rsidRDefault="003C3FBE" w:rsidP="00170F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3FBE" w:rsidRDefault="003C3FBE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3FBE" w:rsidRDefault="003C3FBE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3FBE" w:rsidRDefault="003C3FB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C3FBE" w:rsidRDefault="003C3FBE" w:rsidP="00170F98">
      <w:pPr>
        <w:spacing w:after="0" w:line="240" w:lineRule="auto"/>
      </w:pPr>
      <w:r>
        <w:separator/>
      </w:r>
    </w:p>
  </w:footnote>
  <w:footnote w:type="continuationSeparator" w:id="0">
    <w:p w:rsidR="003C3FBE" w:rsidRDefault="003C3FBE" w:rsidP="00170F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3FBE" w:rsidRDefault="003C3FBE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3FBE" w:rsidRDefault="003C3FBE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3FBE" w:rsidRDefault="003C3FBE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07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870D1"/>
    <w:rsid w:val="000B14FD"/>
    <w:rsid w:val="000F1E4F"/>
    <w:rsid w:val="00166CB2"/>
    <w:rsid w:val="00170F98"/>
    <w:rsid w:val="001B4801"/>
    <w:rsid w:val="001C04B9"/>
    <w:rsid w:val="001D26F0"/>
    <w:rsid w:val="001E3471"/>
    <w:rsid w:val="001F44ED"/>
    <w:rsid w:val="00257BAF"/>
    <w:rsid w:val="00284498"/>
    <w:rsid w:val="00295DFD"/>
    <w:rsid w:val="002A63E5"/>
    <w:rsid w:val="002C342E"/>
    <w:rsid w:val="002D3F8E"/>
    <w:rsid w:val="00301154"/>
    <w:rsid w:val="003C3FBE"/>
    <w:rsid w:val="00533570"/>
    <w:rsid w:val="00572EF1"/>
    <w:rsid w:val="00573321"/>
    <w:rsid w:val="00584EB4"/>
    <w:rsid w:val="006433D6"/>
    <w:rsid w:val="00743B22"/>
    <w:rsid w:val="007A4B7C"/>
    <w:rsid w:val="007A66AB"/>
    <w:rsid w:val="007B11BF"/>
    <w:rsid w:val="007B75F3"/>
    <w:rsid w:val="007E087C"/>
    <w:rsid w:val="007E2645"/>
    <w:rsid w:val="007E4DD7"/>
    <w:rsid w:val="007F1E4F"/>
    <w:rsid w:val="008161F0"/>
    <w:rsid w:val="00856CA5"/>
    <w:rsid w:val="0089210A"/>
    <w:rsid w:val="008F65F6"/>
    <w:rsid w:val="009636FD"/>
    <w:rsid w:val="00A5594A"/>
    <w:rsid w:val="00B45780"/>
    <w:rsid w:val="00B61DCD"/>
    <w:rsid w:val="00B772B4"/>
    <w:rsid w:val="00BB5C69"/>
    <w:rsid w:val="00C0711C"/>
    <w:rsid w:val="00C10774"/>
    <w:rsid w:val="00C421DA"/>
    <w:rsid w:val="00C678E4"/>
    <w:rsid w:val="00C74BB1"/>
    <w:rsid w:val="00CF519F"/>
    <w:rsid w:val="00D3049E"/>
    <w:rsid w:val="00D50696"/>
    <w:rsid w:val="00D870D1"/>
    <w:rsid w:val="00D90E4F"/>
    <w:rsid w:val="00DB629B"/>
    <w:rsid w:val="00EA0223"/>
    <w:rsid w:val="00EE3A3D"/>
    <w:rsid w:val="00F110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0774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D870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870D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rsid w:val="00170F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170F98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170F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170F98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footer" Target="footer3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package" Target="embeddings/_________Microsoft_Office_Word11111.docx"/><Relationship Id="rId19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145</TotalTime>
  <Pages>9</Pages>
  <Words>40</Words>
  <Characters>233</Characters>
  <Application>Microsoft Office Outlook</Application>
  <DocSecurity>0</DocSecurity>
  <Lines>0</Lines>
  <Paragraphs>0</Paragraphs>
  <ScaleCrop>false</ScaleCrop>
  <Company>Grizli777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Ускюль</dc:creator>
  <cp:keywords/>
  <dc:description/>
  <cp:lastModifiedBy>User</cp:lastModifiedBy>
  <cp:revision>19</cp:revision>
  <cp:lastPrinted>2020-01-01T08:37:00Z</cp:lastPrinted>
  <dcterms:created xsi:type="dcterms:W3CDTF">2019-01-15T10:06:00Z</dcterms:created>
  <dcterms:modified xsi:type="dcterms:W3CDTF">2020-01-01T09:29:00Z</dcterms:modified>
</cp:coreProperties>
</file>